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7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6"/>
      </w:tblGrid>
      <w:tr w:rsidR="0062625F" w:rsidTr="00A87901">
        <w:tblPrEx>
          <w:tblCellMar>
            <w:top w:w="0" w:type="dxa"/>
            <w:bottom w:w="0" w:type="dxa"/>
          </w:tblCellMar>
        </w:tblPrEx>
        <w:trPr>
          <w:cantSplit/>
          <w:trHeight w:val="1685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  <w:tl2br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01D8B">
            <w:pPr>
              <w:spacing w:after="0" w:line="240" w:lineRule="auto"/>
              <w:ind w:left="113" w:right="113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D242A8" wp14:editId="2C5412C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669926</wp:posOffset>
                      </wp:positionV>
                      <wp:extent cx="771525" cy="280665"/>
                      <wp:effectExtent l="0" t="0" r="0" b="5085"/>
                      <wp:wrapNone/>
                      <wp:docPr id="1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80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62625F" w:rsidRDefault="00601D8B">
                                  <w:r>
                                    <w:t>Élèves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4.5pt;margin-top:52.75pt;width:60.75pt;height:22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" filled="f" stroked="f">
                      <v:textbox>
                        <w:txbxContent>
                          <w:p w:rsidR="0062625F" w:rsidRDefault="00601D8B">
                            <w:r>
                              <w:t>Élèves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01D8B">
            <w:pPr>
              <w:spacing w:after="0" w:line="240" w:lineRule="auto"/>
              <w:ind w:left="113" w:right="113"/>
            </w:pPr>
            <w:r>
              <w:t xml:space="preserve"> 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2625F" w:rsidRDefault="0062625F"/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774B5D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774B5D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774B5D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774B5D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774B5D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  <w:tr w:rsidR="0062625F" w:rsidTr="00774B5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25F" w:rsidRDefault="0062625F">
            <w:pPr>
              <w:spacing w:after="0" w:line="240" w:lineRule="auto"/>
            </w:pPr>
          </w:p>
        </w:tc>
      </w:tr>
    </w:tbl>
    <w:p w:rsidR="0062625F" w:rsidRDefault="000B6C9F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16A68D" wp14:editId="15003775">
                <wp:simplePos x="0" y="0"/>
                <wp:positionH relativeFrom="column">
                  <wp:posOffset>7477125</wp:posOffset>
                </wp:positionH>
                <wp:positionV relativeFrom="paragraph">
                  <wp:posOffset>376111</wp:posOffset>
                </wp:positionV>
                <wp:extent cx="2533650" cy="247650"/>
                <wp:effectExtent l="0" t="0" r="0" b="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C9F" w:rsidRPr="009278ED" w:rsidRDefault="000B6C9F" w:rsidP="000B6C9F">
                            <w:pPr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6959A7">
                              <w:rPr>
                                <w:i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Document téléchargé gratuitement sur </w:t>
                            </w:r>
                            <w:hyperlink r:id="rId7" w:history="1">
                              <w:r w:rsidRPr="009278ED">
                                <w:rPr>
                                  <w:rStyle w:val="Lienhypertexte"/>
                                  <w:color w:val="BFBFBF" w:themeColor="background1" w:themeShade="BF"/>
                                  <w:sz w:val="16"/>
                                  <w:szCs w:val="16"/>
                                </w:rPr>
                                <w:t>Apprendre à lire</w:t>
                              </w:r>
                            </w:hyperlink>
                            <w:r w:rsidRPr="009278ED"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0B6C9F" w:rsidRDefault="000B6C9F" w:rsidP="000B6C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88.75pt;margin-top:29.6pt;width:199.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" stroked="f">
                <v:stroke dashstyle="1 1"/>
                <v:textbox>
                  <w:txbxContent>
                    <w:p w:rsidR="000B6C9F" w:rsidRPr="009278ED" w:rsidRDefault="000B6C9F" w:rsidP="000B6C9F">
                      <w:pPr>
                        <w:rPr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6959A7">
                        <w:rPr>
                          <w:i/>
                          <w:color w:val="BFBFBF" w:themeColor="background1" w:themeShade="BF"/>
                          <w:sz w:val="16"/>
                          <w:szCs w:val="16"/>
                        </w:rPr>
                        <w:t xml:space="preserve">Document téléchargé gratuitement sur </w:t>
                      </w:r>
                      <w:hyperlink r:id="rId8" w:history="1">
                        <w:r w:rsidRPr="009278ED">
                          <w:rPr>
                            <w:rStyle w:val="Lienhypertexte"/>
                            <w:color w:val="BFBFBF" w:themeColor="background1" w:themeShade="BF"/>
                            <w:sz w:val="16"/>
                            <w:szCs w:val="16"/>
                          </w:rPr>
                          <w:t>Apprendre à lire</w:t>
                        </w:r>
                      </w:hyperlink>
                      <w:r w:rsidRPr="009278ED">
                        <w:rPr>
                          <w:color w:val="BFBFBF" w:themeColor="background1" w:themeShade="BF"/>
                          <w:sz w:val="16"/>
                          <w:szCs w:val="16"/>
                        </w:rPr>
                        <w:t xml:space="preserve">. </w:t>
                      </w:r>
                    </w:p>
                    <w:p w:rsidR="000B6C9F" w:rsidRDefault="000B6C9F" w:rsidP="000B6C9F"/>
                  </w:txbxContent>
                </v:textbox>
              </v:shape>
            </w:pict>
          </mc:Fallback>
        </mc:AlternateContent>
      </w:r>
    </w:p>
    <w:sectPr w:rsidR="0062625F">
      <w:pgSz w:w="16838" w:h="11906" w:orient="landscape"/>
      <w:pgMar w:top="567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D8B" w:rsidRDefault="00601D8B">
      <w:pPr>
        <w:spacing w:after="0" w:line="240" w:lineRule="auto"/>
      </w:pPr>
      <w:r>
        <w:separator/>
      </w:r>
    </w:p>
  </w:endnote>
  <w:endnote w:type="continuationSeparator" w:id="0">
    <w:p w:rsidR="00601D8B" w:rsidRDefault="00601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D8B" w:rsidRDefault="00601D8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01D8B" w:rsidRDefault="00601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2625F"/>
    <w:rsid w:val="000B6C9F"/>
    <w:rsid w:val="00601D8B"/>
    <w:rsid w:val="0062625F"/>
    <w:rsid w:val="00774B5D"/>
    <w:rsid w:val="00A87901"/>
    <w:rsid w:val="00BA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0B6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0B6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rendrealire.eklablog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pprendrealire.eklablog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vaslier</dc:creator>
  <cp:lastModifiedBy>julien vaslier</cp:lastModifiedBy>
  <cp:revision>4</cp:revision>
  <cp:lastPrinted>2014-08-09T18:55:00Z</cp:lastPrinted>
  <dcterms:created xsi:type="dcterms:W3CDTF">2014-08-09T18:55:00Z</dcterms:created>
  <dcterms:modified xsi:type="dcterms:W3CDTF">2014-08-09T19:00:00Z</dcterms:modified>
</cp:coreProperties>
</file>